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A81B38">
        <w:rPr>
          <w:rFonts w:asciiTheme="majorHAnsi" w:hAnsiTheme="majorHAnsi" w:cstheme="majorHAnsi"/>
          <w:u w:val="single"/>
        </w:rPr>
        <w:t>Lesson 2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3E4E55" w:rsidRDefault="009A216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2C68E4F" wp14:editId="6197FC1A">
            <wp:extent cx="4664075" cy="379920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79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9A216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3297E77" wp14:editId="543B74C4">
            <wp:extent cx="4664075" cy="1786255"/>
            <wp:effectExtent l="0" t="0" r="317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8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2.</w:t>
      </w: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18799BFD" wp14:editId="04B448C1">
            <wp:extent cx="4664075" cy="3808095"/>
            <wp:effectExtent l="0" t="0" r="3175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80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lastRenderedPageBreak/>
        <w:t>3.</w:t>
      </w: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4B6FA97D" wp14:editId="5F7981B0">
            <wp:extent cx="4664075" cy="3804920"/>
            <wp:effectExtent l="0" t="0" r="3175" b="508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80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How many different choices can Mo make?</w:t>
      </w: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642E995" wp14:editId="32308D2C">
            <wp:extent cx="3562350" cy="676275"/>
            <wp:effectExtent l="0" t="0" r="0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5F166FC" wp14:editId="43A0CDC0">
            <wp:extent cx="4664075" cy="2072640"/>
            <wp:effectExtent l="0" t="0" r="3175" b="381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07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lastRenderedPageBreak/>
        <w:t>5.</w:t>
      </w: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367D725" wp14:editId="386600EF">
            <wp:extent cx="4664075" cy="3496310"/>
            <wp:effectExtent l="0" t="0" r="3175" b="889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49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16D" w:rsidRDefault="009A216D" w:rsidP="009A216D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4D0ABF76" wp14:editId="32E790E7">
            <wp:extent cx="4664075" cy="1605280"/>
            <wp:effectExtent l="0" t="0" r="3175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0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Pr="00107B53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sectPr w:rsidR="003E4E55" w:rsidRPr="00107B5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 challenge</w:t>
    </w:r>
    <w:r w:rsidR="009A216D">
      <w:rPr>
        <w:rFonts w:asciiTheme="majorHAnsi" w:hAnsiTheme="majorHAnsi" w:cstheme="majorHAnsi"/>
      </w:rPr>
      <w:t xml:space="preserve"> q’s 1-3</w:t>
    </w:r>
    <w:r w:rsidR="00E97B31" w:rsidRPr="00DC3B14">
      <w:rPr>
        <w:rFonts w:asciiTheme="majorHAnsi" w:hAnsiTheme="majorHAnsi" w:cstheme="majorHAnsi"/>
      </w:rPr>
      <w:t xml:space="preserve">         </w:t>
    </w:r>
    <w:r w:rsidR="009A216D">
      <w:rPr>
        <w:rFonts w:asciiTheme="majorHAnsi" w:hAnsiTheme="majorHAnsi" w:cstheme="majorHAnsi"/>
      </w:rPr>
      <w:t xml:space="preserve">most children q’s 1-4 </w:t>
    </w:r>
    <w:r w:rsidR="00E97B31" w:rsidRPr="00DC3B14">
      <w:rPr>
        <w:rFonts w:asciiTheme="majorHAnsi" w:hAnsiTheme="majorHAnsi" w:cstheme="majorHAnsi"/>
      </w:rPr>
      <w:t xml:space="preserve">         </w:t>
    </w:r>
    <w:r w:rsidR="0020278C">
      <w:rPr>
        <w:rFonts w:asciiTheme="majorHAnsi" w:hAnsiTheme="majorHAnsi" w:cstheme="majorHAnsi"/>
      </w:rPr>
      <w:t>more challenge</w:t>
    </w:r>
    <w:r w:rsidR="009A216D">
      <w:rPr>
        <w:rFonts w:asciiTheme="majorHAnsi" w:hAnsiTheme="majorHAnsi" w:cstheme="majorHAnsi"/>
      </w:rPr>
      <w:t xml:space="preserve"> q’s 1-5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3E4E55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A216D"/>
    <w:rsid w:val="009B7ECC"/>
    <w:rsid w:val="009C48CD"/>
    <w:rsid w:val="009C4C38"/>
    <w:rsid w:val="009D3E17"/>
    <w:rsid w:val="009F56CC"/>
    <w:rsid w:val="00A056AE"/>
    <w:rsid w:val="00A212A2"/>
    <w:rsid w:val="00A41F02"/>
    <w:rsid w:val="00A81B38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4B69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1CC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6006A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4</TotalTime>
  <Pages>3</Pages>
  <Words>16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2021-02-10T12:34:00Z</dcterms:created>
  <dcterms:modified xsi:type="dcterms:W3CDTF">2021-02-10T12:42:00Z</dcterms:modified>
</cp:coreProperties>
</file>